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AAFAA" w14:textId="41D76CB3" w:rsidR="008A22F1" w:rsidRPr="00B23518" w:rsidRDefault="008A22F1" w:rsidP="00BA01B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100-e</w:t>
      </w:r>
      <w:r w:rsidRPr="00B23518">
        <w:rPr>
          <w:rFonts w:cs="Arial"/>
          <w:sz w:val="24"/>
          <w:szCs w:val="24"/>
        </w:rPr>
        <w:tab/>
      </w:r>
      <w:r w:rsidR="00CC1C0C" w:rsidRPr="00CC1C0C">
        <w:rPr>
          <w:rFonts w:cs="Arial"/>
          <w:sz w:val="24"/>
          <w:szCs w:val="24"/>
        </w:rPr>
        <w:t>R4-2114399</w:t>
      </w:r>
      <w:bookmarkStart w:id="3" w:name="_GoBack"/>
      <w:bookmarkEnd w:id="3"/>
    </w:p>
    <w:p w14:paraId="0E11BA3E" w14:textId="77777777" w:rsidR="008A22F1" w:rsidRDefault="008A22F1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B23518">
        <w:rPr>
          <w:rFonts w:eastAsia="SimSun" w:cs="Arial"/>
          <w:sz w:val="24"/>
          <w:szCs w:val="24"/>
          <w:lang w:eastAsia="zh-CN"/>
        </w:rPr>
        <w:t>Electronic Meeting, August 16-27, 2021</w:t>
      </w: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67E99B31" w:rsidR="00950FA8" w:rsidRPr="00410371" w:rsidRDefault="00B36C6D" w:rsidP="00702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AC3591">
              <w:rPr>
                <w:b/>
                <w:noProof/>
                <w:sz w:val="28"/>
              </w:rPr>
              <w:t>7.</w:t>
            </w:r>
            <w:r w:rsidR="00702035">
              <w:rPr>
                <w:b/>
                <w:noProof/>
                <w:sz w:val="28"/>
              </w:rPr>
              <w:t>941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473EFC62" w:rsidR="00950FA8" w:rsidRPr="00410371" w:rsidRDefault="00305A07" w:rsidP="00305A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B36C6D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8B0DFF" w14:textId="77777777" w:rsidR="00950FA8" w:rsidRPr="00C629B0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color w:val="000000" w:themeColor="text1"/>
              </w:rPr>
            </w:pPr>
            <w:r w:rsidRPr="00C629B0">
              <w:rPr>
                <w:b/>
                <w:noProof/>
                <w:color w:val="000000" w:themeColor="text1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171DD3F1" w:rsidR="00950FA8" w:rsidRPr="00C629B0" w:rsidRDefault="00B36C6D" w:rsidP="00F869FD">
            <w:pPr>
              <w:pStyle w:val="CRCoverPage"/>
              <w:spacing w:after="0"/>
              <w:jc w:val="center"/>
              <w:rPr>
                <w:noProof/>
                <w:color w:val="000000" w:themeColor="text1"/>
                <w:sz w:val="28"/>
              </w:rPr>
            </w:pPr>
            <w:r w:rsidRPr="00C629B0">
              <w:rPr>
                <w:b/>
                <w:noProof/>
                <w:color w:val="000000" w:themeColor="text1"/>
                <w:sz w:val="28"/>
              </w:rPr>
              <w:fldChar w:fldCharType="begin"/>
            </w:r>
            <w:r w:rsidRPr="00C629B0">
              <w:rPr>
                <w:b/>
                <w:noProof/>
                <w:color w:val="000000" w:themeColor="text1"/>
                <w:sz w:val="28"/>
              </w:rPr>
              <w:instrText xml:space="preserve"> DOCPROPERTY  Version  \* MERGEFORMAT </w:instrText>
            </w:r>
            <w:r w:rsidRPr="00C629B0">
              <w:rPr>
                <w:b/>
                <w:noProof/>
                <w:color w:val="000000" w:themeColor="text1"/>
                <w:sz w:val="28"/>
              </w:rPr>
              <w:fldChar w:fldCharType="separate"/>
            </w:r>
            <w:r w:rsidR="00950FA8" w:rsidRPr="00C629B0">
              <w:rPr>
                <w:b/>
                <w:noProof/>
                <w:color w:val="000000" w:themeColor="text1"/>
                <w:sz w:val="28"/>
              </w:rPr>
              <w:t>1</w:t>
            </w:r>
            <w:r w:rsidR="00F869FD" w:rsidRPr="00C629B0">
              <w:rPr>
                <w:b/>
                <w:noProof/>
                <w:color w:val="000000" w:themeColor="text1"/>
                <w:sz w:val="28"/>
              </w:rPr>
              <w:t>6</w:t>
            </w:r>
            <w:r w:rsidR="00950FA8" w:rsidRPr="00C629B0">
              <w:rPr>
                <w:b/>
                <w:noProof/>
                <w:color w:val="000000" w:themeColor="text1"/>
                <w:sz w:val="28"/>
              </w:rPr>
              <w:t>.</w:t>
            </w:r>
            <w:r w:rsidR="00702035">
              <w:rPr>
                <w:b/>
                <w:noProof/>
                <w:color w:val="000000" w:themeColor="text1"/>
                <w:sz w:val="28"/>
              </w:rPr>
              <w:t>2</w:t>
            </w:r>
            <w:r w:rsidR="00950FA8" w:rsidRPr="00C629B0">
              <w:rPr>
                <w:b/>
                <w:noProof/>
                <w:color w:val="000000" w:themeColor="text1"/>
                <w:sz w:val="28"/>
              </w:rPr>
              <w:t>.0</w:t>
            </w:r>
            <w:r w:rsidRPr="00C629B0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Pr="007F3CAD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7F3CAD">
              <w:rPr>
                <w:b/>
                <w:i/>
                <w:noProof/>
                <w:color w:val="000000" w:themeColor="text1"/>
              </w:rPr>
              <w:t>Title:</w:t>
            </w:r>
            <w:r w:rsidRPr="007F3CAD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1FC921C1" w:rsidR="00950FA8" w:rsidRPr="007F3CAD" w:rsidRDefault="00553AD4" w:rsidP="00553AD4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53AD4">
              <w:rPr>
                <w:noProof/>
                <w:color w:val="000000" w:themeColor="text1"/>
              </w:rPr>
              <w:t>draft CR to TR 37.941: inputs on MU</w:t>
            </w:r>
            <w:r w:rsidR="0022195E">
              <w:rPr>
                <w:noProof/>
                <w:color w:val="000000" w:themeColor="text1"/>
              </w:rPr>
              <w:t>/TT</w:t>
            </w:r>
            <w:r w:rsidRPr="00553AD4">
              <w:rPr>
                <w:noProof/>
                <w:color w:val="000000" w:themeColor="text1"/>
              </w:rPr>
              <w:t xml:space="preserve"> derivation for 47</w:t>
            </w:r>
            <w:r>
              <w:rPr>
                <w:noProof/>
                <w:color w:val="000000" w:themeColor="text1"/>
              </w:rPr>
              <w:t xml:space="preserve"> </w:t>
            </w:r>
            <w:r w:rsidRPr="00553AD4">
              <w:rPr>
                <w:noProof/>
                <w:color w:val="000000" w:themeColor="text1"/>
              </w:rPr>
              <w:t xml:space="preserve">GHz </w:t>
            </w:r>
            <w:r>
              <w:rPr>
                <w:noProof/>
                <w:color w:val="000000" w:themeColor="text1"/>
              </w:rPr>
              <w:t xml:space="preserve">(band </w:t>
            </w:r>
            <w:r w:rsidRPr="00553AD4">
              <w:rPr>
                <w:noProof/>
                <w:color w:val="000000" w:themeColor="text1"/>
              </w:rPr>
              <w:t>n262), Rel-16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692EFA3" w:rsidR="00950FA8" w:rsidRDefault="00E63CAF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037397EC" w:rsidR="00950FA8" w:rsidRDefault="00553AD4" w:rsidP="00553AD4">
            <w:pPr>
              <w:pStyle w:val="CRCoverPage"/>
              <w:spacing w:after="0"/>
              <w:ind w:left="100"/>
              <w:rPr>
                <w:noProof/>
              </w:rPr>
            </w:pPr>
            <w:r w:rsidRPr="00553AD4">
              <w:rPr>
                <w:noProof/>
              </w:rPr>
              <w:t>OTA_BS_testing-Perf, NR_47GHz_Band-Perf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0286DC6B" w:rsidR="00950FA8" w:rsidRDefault="00950FA8" w:rsidP="00AC35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5277F">
              <w:t>1</w:t>
            </w:r>
            <w:r>
              <w:t>-</w:t>
            </w:r>
            <w:r w:rsidR="0035277F">
              <w:t>0</w:t>
            </w:r>
            <w:r w:rsidR="00702035">
              <w:t>8</w:t>
            </w:r>
            <w:r>
              <w:t>-</w:t>
            </w:r>
            <w:r w:rsidR="00702035">
              <w:t>06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037966A0" w:rsidR="00950FA8" w:rsidRPr="000221B2" w:rsidRDefault="00AC3591" w:rsidP="006C27A3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 w:rsidRPr="000221B2"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1ED1F884" w:rsidR="00950FA8" w:rsidRDefault="00950FA8" w:rsidP="00F869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869FD">
              <w:t>6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204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151204" w:rsidRPr="006B0466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B0466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00F38" w14:textId="73D87F86" w:rsidR="00553AD4" w:rsidRPr="00553AD4" w:rsidRDefault="00553AD4" w:rsidP="00553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</w:rPr>
              <w:t xml:space="preserve">Based on the work in </w:t>
            </w:r>
            <w:r w:rsidRPr="00553AD4">
              <w:rPr>
                <w:noProof/>
              </w:rPr>
              <w:t>NR_47GHz_Band-Perf</w:t>
            </w:r>
            <w:r>
              <w:rPr>
                <w:noProof/>
              </w:rPr>
              <w:t>, MU values for the band n262 (47.2 – 48.2 GHz) are added for TX requirements. The missing MU values for RX requirements are to be added, once agreed (possibly during the August RAN4 meeting).</w:t>
            </w:r>
          </w:p>
          <w:p w14:paraId="65559148" w14:textId="77777777" w:rsidR="00553AD4" w:rsidRDefault="00553AD4" w:rsidP="0070203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  <w:p w14:paraId="66476047" w14:textId="6B845D29" w:rsidR="00702035" w:rsidRPr="00D524E3" w:rsidRDefault="00702035" w:rsidP="0070203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Due to large number of modifications, the whole TR 37.941 was attached to this CR cover page, in a separate file. </w:t>
            </w:r>
          </w:p>
        </w:tc>
      </w:tr>
      <w:tr w:rsidR="00151204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35D87021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151204" w:rsidRPr="00F869FD" w:rsidRDefault="00151204" w:rsidP="0015120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51204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151204" w:rsidRPr="00AC2937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AC2937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3065EAE7" w:rsidR="00FD7109" w:rsidRPr="00AC2937" w:rsidRDefault="0022195E" w:rsidP="00D725B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Addition of MU and TT values </w:t>
            </w:r>
            <w:r w:rsidR="00D725BB">
              <w:rPr>
                <w:noProof/>
                <w:color w:val="000000" w:themeColor="text1"/>
              </w:rPr>
              <w:t xml:space="preserve">for the band n262. </w:t>
            </w:r>
          </w:p>
        </w:tc>
      </w:tr>
      <w:tr w:rsidR="00151204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151204" w:rsidRPr="00702035" w:rsidRDefault="00151204" w:rsidP="00D91E6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51204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151204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33B056D4" w:rsidR="008A5C20" w:rsidRPr="00702035" w:rsidRDefault="00D725BB" w:rsidP="00E12F4A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Information on the MU derivations for the OTA BS would be incomplete in the TR. </w:t>
            </w:r>
          </w:p>
        </w:tc>
      </w:tr>
      <w:tr w:rsidR="00950FA8" w14:paraId="55605AAA" w14:textId="77777777" w:rsidTr="00151204">
        <w:tc>
          <w:tcPr>
            <w:tcW w:w="2694" w:type="dxa"/>
            <w:gridSpan w:val="2"/>
          </w:tcPr>
          <w:p w14:paraId="084D41B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Pr="00F869FD" w:rsidRDefault="00950FA8" w:rsidP="0015120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950FA8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Pr="00DD62D4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D62D4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51DF6512" w:rsidR="00950FA8" w:rsidRPr="00DD62D4" w:rsidRDefault="0022195E" w:rsidP="00133C2E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E11EA5">
              <w:rPr>
                <w:lang w:eastAsia="ko-KR"/>
              </w:rPr>
              <w:t>9.2.7</w:t>
            </w:r>
            <w:r>
              <w:rPr>
                <w:lang w:eastAsia="ko-KR"/>
              </w:rPr>
              <w:t>, 9.2.8, 9.3.4, 9.3.5, 9.5.7, 9.6.7, 9.7.7, 9.8.6, 9.9.7, 9.10.3, 9.10.4, 11.2.7, 11.2.8, 11.3.7, 11.3.8, 11.4.7, 11.4.8, 17, 18</w:t>
            </w:r>
          </w:p>
        </w:tc>
      </w:tr>
      <w:tr w:rsidR="00950FA8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3B2C6976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31D6B0DB" w:rsidR="00950FA8" w:rsidRDefault="0036333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0DB32D90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238BF803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55D6912B" w:rsidR="00950FA8" w:rsidRDefault="00F11BF5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68E0AE51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67ADD018" w:rsidR="00950FA8" w:rsidRDefault="00950FA8" w:rsidP="0040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FA8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1512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C85613" w14:textId="77777777" w:rsidR="00E33DEC" w:rsidRPr="00E33DEC" w:rsidRDefault="00E33DEC" w:rsidP="00702035">
      <w:pPr>
        <w:spacing w:after="0"/>
        <w:rPr>
          <w:i/>
          <w:color w:val="0000FF"/>
          <w:lang w:val="en-US"/>
        </w:rPr>
      </w:pPr>
    </w:p>
    <w:sectPr w:rsidR="00E33DEC" w:rsidRPr="00E33DE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024943" w14:textId="77777777" w:rsidR="00F70327" w:rsidRDefault="00F70327">
      <w:r>
        <w:separator/>
      </w:r>
    </w:p>
  </w:endnote>
  <w:endnote w:type="continuationSeparator" w:id="0">
    <w:p w14:paraId="54D35391" w14:textId="77777777" w:rsidR="00F70327" w:rsidRDefault="00F70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saka">
    <w:altName w:val="Osaka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panose1 w:val="02020803070505020304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0972C6" w14:textId="77777777" w:rsidR="00F70327" w:rsidRDefault="00F70327">
      <w:r>
        <w:separator/>
      </w:r>
    </w:p>
  </w:footnote>
  <w:footnote w:type="continuationSeparator" w:id="0">
    <w:p w14:paraId="76BBAF13" w14:textId="77777777" w:rsidR="00F70327" w:rsidRDefault="00F70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EB65B5" w:rsidRDefault="00EB65B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EB65B5" w:rsidRDefault="00EB65B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EB65B5" w:rsidRDefault="00EB65B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6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6"/>
  </w:num>
  <w:num w:numId="3">
    <w:abstractNumId w:val="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</w:num>
  <w:num w:numId="7">
    <w:abstractNumId w:val="17"/>
  </w:num>
  <w:num w:numId="8">
    <w:abstractNumId w:val="18"/>
    <w:lvlOverride w:ilvl="0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0"/>
  </w:num>
  <w:num w:numId="13">
    <w:abstractNumId w:val="14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</w:num>
  <w:num w:numId="16">
    <w:abstractNumId w:val="6"/>
    <w:lvlOverride w:ilvl="0">
      <w:startOverride w:val="1"/>
    </w:lvlOverride>
  </w:num>
  <w:num w:numId="17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5"/>
  </w:num>
  <w:num w:numId="2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D1C"/>
    <w:rsid w:val="000221B2"/>
    <w:rsid w:val="00022E4A"/>
    <w:rsid w:val="00031C0A"/>
    <w:rsid w:val="00053F3B"/>
    <w:rsid w:val="00055E10"/>
    <w:rsid w:val="00064A61"/>
    <w:rsid w:val="00065733"/>
    <w:rsid w:val="00067B4F"/>
    <w:rsid w:val="0009456E"/>
    <w:rsid w:val="000A6394"/>
    <w:rsid w:val="000B576B"/>
    <w:rsid w:val="000B60B5"/>
    <w:rsid w:val="000B7FED"/>
    <w:rsid w:val="000C038A"/>
    <w:rsid w:val="000C6598"/>
    <w:rsid w:val="001234B2"/>
    <w:rsid w:val="00133C2E"/>
    <w:rsid w:val="00145D43"/>
    <w:rsid w:val="00151204"/>
    <w:rsid w:val="001605D5"/>
    <w:rsid w:val="00167309"/>
    <w:rsid w:val="00171125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0200"/>
    <w:rsid w:val="001D37A1"/>
    <w:rsid w:val="001E0A0D"/>
    <w:rsid w:val="001E41F3"/>
    <w:rsid w:val="002059C6"/>
    <w:rsid w:val="00207E56"/>
    <w:rsid w:val="0021237A"/>
    <w:rsid w:val="002164CB"/>
    <w:rsid w:val="002172D6"/>
    <w:rsid w:val="0022195E"/>
    <w:rsid w:val="002454F4"/>
    <w:rsid w:val="00245C7F"/>
    <w:rsid w:val="00257418"/>
    <w:rsid w:val="0026004D"/>
    <w:rsid w:val="002640DD"/>
    <w:rsid w:val="00275D12"/>
    <w:rsid w:val="00277E7F"/>
    <w:rsid w:val="00284B2D"/>
    <w:rsid w:val="00284FEB"/>
    <w:rsid w:val="002860C4"/>
    <w:rsid w:val="002863FB"/>
    <w:rsid w:val="00296352"/>
    <w:rsid w:val="002A3ADE"/>
    <w:rsid w:val="002A6FDF"/>
    <w:rsid w:val="002B5741"/>
    <w:rsid w:val="002D2C47"/>
    <w:rsid w:val="002F31C0"/>
    <w:rsid w:val="002F3E95"/>
    <w:rsid w:val="002F4D19"/>
    <w:rsid w:val="00305409"/>
    <w:rsid w:val="00305A07"/>
    <w:rsid w:val="00310964"/>
    <w:rsid w:val="00313981"/>
    <w:rsid w:val="00316E29"/>
    <w:rsid w:val="00317B21"/>
    <w:rsid w:val="00321108"/>
    <w:rsid w:val="003220B1"/>
    <w:rsid w:val="00322F5E"/>
    <w:rsid w:val="00350DDD"/>
    <w:rsid w:val="0035277F"/>
    <w:rsid w:val="00354B7E"/>
    <w:rsid w:val="00354BE0"/>
    <w:rsid w:val="003609EF"/>
    <w:rsid w:val="0036231A"/>
    <w:rsid w:val="00363338"/>
    <w:rsid w:val="00365C60"/>
    <w:rsid w:val="00366521"/>
    <w:rsid w:val="00374DD4"/>
    <w:rsid w:val="0037525C"/>
    <w:rsid w:val="00384610"/>
    <w:rsid w:val="00390EB0"/>
    <w:rsid w:val="003A3BC0"/>
    <w:rsid w:val="003B6331"/>
    <w:rsid w:val="003D5A32"/>
    <w:rsid w:val="003D6C97"/>
    <w:rsid w:val="003E1A36"/>
    <w:rsid w:val="003F164B"/>
    <w:rsid w:val="003F5D66"/>
    <w:rsid w:val="00407A66"/>
    <w:rsid w:val="00410371"/>
    <w:rsid w:val="004229FA"/>
    <w:rsid w:val="004242F1"/>
    <w:rsid w:val="00436794"/>
    <w:rsid w:val="004427C6"/>
    <w:rsid w:val="004568CF"/>
    <w:rsid w:val="00470BC4"/>
    <w:rsid w:val="00473662"/>
    <w:rsid w:val="00493C2F"/>
    <w:rsid w:val="004A5D7E"/>
    <w:rsid w:val="004B104D"/>
    <w:rsid w:val="004B75B7"/>
    <w:rsid w:val="004B7C3A"/>
    <w:rsid w:val="004C0F04"/>
    <w:rsid w:val="004F35B1"/>
    <w:rsid w:val="004F362F"/>
    <w:rsid w:val="00505352"/>
    <w:rsid w:val="00505F92"/>
    <w:rsid w:val="00514C6B"/>
    <w:rsid w:val="0051580D"/>
    <w:rsid w:val="005304A7"/>
    <w:rsid w:val="00534DC0"/>
    <w:rsid w:val="005368F2"/>
    <w:rsid w:val="00547111"/>
    <w:rsid w:val="00553AD4"/>
    <w:rsid w:val="00561153"/>
    <w:rsid w:val="00592D74"/>
    <w:rsid w:val="005A4E72"/>
    <w:rsid w:val="005A7552"/>
    <w:rsid w:val="005D7D42"/>
    <w:rsid w:val="005E0EE3"/>
    <w:rsid w:val="005E2C44"/>
    <w:rsid w:val="005E3F44"/>
    <w:rsid w:val="00620BBF"/>
    <w:rsid w:val="00621188"/>
    <w:rsid w:val="006257ED"/>
    <w:rsid w:val="00651CBD"/>
    <w:rsid w:val="0065218D"/>
    <w:rsid w:val="00663AE7"/>
    <w:rsid w:val="00665C20"/>
    <w:rsid w:val="00675B90"/>
    <w:rsid w:val="0068145A"/>
    <w:rsid w:val="00695808"/>
    <w:rsid w:val="006A1A1E"/>
    <w:rsid w:val="006A2501"/>
    <w:rsid w:val="006B0466"/>
    <w:rsid w:val="006B23F8"/>
    <w:rsid w:val="006B46FB"/>
    <w:rsid w:val="006C0AC0"/>
    <w:rsid w:val="006C27A3"/>
    <w:rsid w:val="006E21FB"/>
    <w:rsid w:val="006E6BEE"/>
    <w:rsid w:val="00702035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A7D9F"/>
    <w:rsid w:val="007B4945"/>
    <w:rsid w:val="007B512A"/>
    <w:rsid w:val="007B77CC"/>
    <w:rsid w:val="007C2097"/>
    <w:rsid w:val="007C3806"/>
    <w:rsid w:val="007C3C3C"/>
    <w:rsid w:val="007D6A07"/>
    <w:rsid w:val="007F0D21"/>
    <w:rsid w:val="007F3CAD"/>
    <w:rsid w:val="007F7259"/>
    <w:rsid w:val="008040A8"/>
    <w:rsid w:val="00804EFA"/>
    <w:rsid w:val="00822058"/>
    <w:rsid w:val="00823F4F"/>
    <w:rsid w:val="008279FA"/>
    <w:rsid w:val="00827FFB"/>
    <w:rsid w:val="008329D7"/>
    <w:rsid w:val="0085011B"/>
    <w:rsid w:val="00860592"/>
    <w:rsid w:val="008626E7"/>
    <w:rsid w:val="00870EE7"/>
    <w:rsid w:val="008863B9"/>
    <w:rsid w:val="008902B7"/>
    <w:rsid w:val="0089089F"/>
    <w:rsid w:val="008942F9"/>
    <w:rsid w:val="008A22F1"/>
    <w:rsid w:val="008A45A6"/>
    <w:rsid w:val="008A598F"/>
    <w:rsid w:val="008A5C20"/>
    <w:rsid w:val="008D2EE5"/>
    <w:rsid w:val="008D671D"/>
    <w:rsid w:val="008E0A8E"/>
    <w:rsid w:val="008E66DE"/>
    <w:rsid w:val="008F0F5D"/>
    <w:rsid w:val="008F686C"/>
    <w:rsid w:val="009148DE"/>
    <w:rsid w:val="009165DB"/>
    <w:rsid w:val="00916764"/>
    <w:rsid w:val="00920869"/>
    <w:rsid w:val="00941E30"/>
    <w:rsid w:val="0094462A"/>
    <w:rsid w:val="00950FA8"/>
    <w:rsid w:val="00953FFA"/>
    <w:rsid w:val="0096660A"/>
    <w:rsid w:val="009777D9"/>
    <w:rsid w:val="00985CB9"/>
    <w:rsid w:val="00991B88"/>
    <w:rsid w:val="009A5753"/>
    <w:rsid w:val="009A579D"/>
    <w:rsid w:val="009B6D7C"/>
    <w:rsid w:val="009C2D9E"/>
    <w:rsid w:val="009D175B"/>
    <w:rsid w:val="009D34C4"/>
    <w:rsid w:val="009D3C8C"/>
    <w:rsid w:val="009E09D3"/>
    <w:rsid w:val="009E3297"/>
    <w:rsid w:val="009F3F08"/>
    <w:rsid w:val="009F734F"/>
    <w:rsid w:val="00A246B6"/>
    <w:rsid w:val="00A272CA"/>
    <w:rsid w:val="00A47E70"/>
    <w:rsid w:val="00A50CF0"/>
    <w:rsid w:val="00A7671C"/>
    <w:rsid w:val="00A91163"/>
    <w:rsid w:val="00AA2CBC"/>
    <w:rsid w:val="00AB6610"/>
    <w:rsid w:val="00AC2937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27051"/>
    <w:rsid w:val="00B35F6B"/>
    <w:rsid w:val="00B36C6D"/>
    <w:rsid w:val="00B373B0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B4E22"/>
    <w:rsid w:val="00BB5DFC"/>
    <w:rsid w:val="00BC1753"/>
    <w:rsid w:val="00BC26A7"/>
    <w:rsid w:val="00BC4D99"/>
    <w:rsid w:val="00BD1BE6"/>
    <w:rsid w:val="00BD279D"/>
    <w:rsid w:val="00BD6BB8"/>
    <w:rsid w:val="00C1188B"/>
    <w:rsid w:val="00C41B9E"/>
    <w:rsid w:val="00C51ACF"/>
    <w:rsid w:val="00C557A9"/>
    <w:rsid w:val="00C629B0"/>
    <w:rsid w:val="00C66BA2"/>
    <w:rsid w:val="00C7385E"/>
    <w:rsid w:val="00C94C77"/>
    <w:rsid w:val="00C95985"/>
    <w:rsid w:val="00CA2263"/>
    <w:rsid w:val="00CB0F78"/>
    <w:rsid w:val="00CB2412"/>
    <w:rsid w:val="00CC16A1"/>
    <w:rsid w:val="00CC1C0C"/>
    <w:rsid w:val="00CC2481"/>
    <w:rsid w:val="00CC27BF"/>
    <w:rsid w:val="00CC4E45"/>
    <w:rsid w:val="00CC5026"/>
    <w:rsid w:val="00CC68D0"/>
    <w:rsid w:val="00CD1B1C"/>
    <w:rsid w:val="00CD31E6"/>
    <w:rsid w:val="00D03F9A"/>
    <w:rsid w:val="00D06D51"/>
    <w:rsid w:val="00D24991"/>
    <w:rsid w:val="00D50255"/>
    <w:rsid w:val="00D524E3"/>
    <w:rsid w:val="00D54619"/>
    <w:rsid w:val="00D63423"/>
    <w:rsid w:val="00D66520"/>
    <w:rsid w:val="00D66CC4"/>
    <w:rsid w:val="00D70DC5"/>
    <w:rsid w:val="00D725BB"/>
    <w:rsid w:val="00D73681"/>
    <w:rsid w:val="00D73A41"/>
    <w:rsid w:val="00D91E60"/>
    <w:rsid w:val="00D94ACE"/>
    <w:rsid w:val="00DA2FEC"/>
    <w:rsid w:val="00DA31F1"/>
    <w:rsid w:val="00DA72EC"/>
    <w:rsid w:val="00DB0E38"/>
    <w:rsid w:val="00DB2B76"/>
    <w:rsid w:val="00DB6CB4"/>
    <w:rsid w:val="00DD364F"/>
    <w:rsid w:val="00DD62D4"/>
    <w:rsid w:val="00DE34CF"/>
    <w:rsid w:val="00E032EE"/>
    <w:rsid w:val="00E12F4A"/>
    <w:rsid w:val="00E13F3D"/>
    <w:rsid w:val="00E14F9B"/>
    <w:rsid w:val="00E33DEC"/>
    <w:rsid w:val="00E34898"/>
    <w:rsid w:val="00E366C5"/>
    <w:rsid w:val="00E3703F"/>
    <w:rsid w:val="00E63CAF"/>
    <w:rsid w:val="00E809E7"/>
    <w:rsid w:val="00EB09B7"/>
    <w:rsid w:val="00EB5DCF"/>
    <w:rsid w:val="00EB65B5"/>
    <w:rsid w:val="00EB6905"/>
    <w:rsid w:val="00EC0732"/>
    <w:rsid w:val="00EE7D7C"/>
    <w:rsid w:val="00EF12C1"/>
    <w:rsid w:val="00EF1AA5"/>
    <w:rsid w:val="00EF2139"/>
    <w:rsid w:val="00EF76B4"/>
    <w:rsid w:val="00F11BF5"/>
    <w:rsid w:val="00F15D3B"/>
    <w:rsid w:val="00F15E38"/>
    <w:rsid w:val="00F25D98"/>
    <w:rsid w:val="00F300FB"/>
    <w:rsid w:val="00F5065A"/>
    <w:rsid w:val="00F54754"/>
    <w:rsid w:val="00F70327"/>
    <w:rsid w:val="00F767EC"/>
    <w:rsid w:val="00F770DA"/>
    <w:rsid w:val="00F83DDA"/>
    <w:rsid w:val="00F8588A"/>
    <w:rsid w:val="00F869FD"/>
    <w:rsid w:val="00FB6386"/>
    <w:rsid w:val="00F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qFormat/>
    <w:rsid w:val="000B7FED"/>
    <w:pPr>
      <w:ind w:left="284"/>
    </w:pPr>
  </w:style>
  <w:style w:type="paragraph" w:styleId="Index1">
    <w:name w:val="index 1"/>
    <w:basedOn w:val="Normal"/>
    <w:uiPriority w:val="99"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rsid w:val="000B7FED"/>
    <w:pPr>
      <w:outlineLvl w:val="9"/>
    </w:pPr>
  </w:style>
  <w:style w:type="paragraph" w:styleId="ListNumber2">
    <w:name w:val="List Number 2"/>
    <w:basedOn w:val="ListNumber"/>
    <w:uiPriority w:val="99"/>
    <w:qFormat/>
    <w:rsid w:val="000B7FED"/>
    <w:pPr>
      <w:ind w:left="851"/>
    </w:pPr>
  </w:style>
  <w:style w:type="paragraph" w:styleId="ListNumber">
    <w:name w:val="List Number"/>
    <w:basedOn w:val="List"/>
    <w:uiPriority w:val="99"/>
    <w:qFormat/>
    <w:rsid w:val="000B7FED"/>
  </w:style>
  <w:style w:type="paragraph" w:styleId="List">
    <w:name w:val="List"/>
    <w:basedOn w:val="Normal"/>
    <w:uiPriority w:val="99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uiPriority w:val="99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uiPriority w:val="99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uiPriority w:val="99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qFormat/>
    <w:rsid w:val="000B7FED"/>
    <w:pPr>
      <w:ind w:left="1135"/>
    </w:pPr>
  </w:style>
  <w:style w:type="paragraph" w:styleId="List4">
    <w:name w:val="List 4"/>
    <w:basedOn w:val="List3"/>
    <w:uiPriority w:val="99"/>
    <w:qFormat/>
    <w:rsid w:val="000B7FED"/>
    <w:pPr>
      <w:ind w:left="1418"/>
    </w:pPr>
  </w:style>
  <w:style w:type="paragraph" w:styleId="List5">
    <w:name w:val="List 5"/>
    <w:basedOn w:val="List4"/>
    <w:uiPriority w:val="99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uiPriority w:val="99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uiPriority w:val="99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uiPriority w:val="99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uiPriority w:val="99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uiPriority w:val="99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uiPriority w:val="99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iPriority w:val="99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uiPriority w:val="99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uiPriority w:val="99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uiPriority w:val="99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uiPriority w:val="99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uiPriority w:val="99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uiPriority w:val="99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rsid w:val="00E33DEC"/>
    <w:pPr>
      <w:numPr>
        <w:numId w:val="15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uiPriority w:val="99"/>
    <w:qFormat/>
    <w:rsid w:val="00E33DEC"/>
    <w:pPr>
      <w:keepLines/>
      <w:numPr>
        <w:numId w:val="17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uiPriority w:val="99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uiPriority w:val="99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uiPriority w:val="99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9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F897B-DCD1-4E6C-834C-D97E9DC50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297</Words>
  <Characters>2101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2</cp:revision>
  <cp:lastPrinted>1900-01-01T06:00:00Z</cp:lastPrinted>
  <dcterms:created xsi:type="dcterms:W3CDTF">2021-08-06T18:02:00Z</dcterms:created>
  <dcterms:modified xsi:type="dcterms:W3CDTF">2021-08-06T18:02:00Z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1627905339</vt:lpwstr>
  </property>
</Properties>
</file>